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79F7" w14:textId="3387A41B" w:rsidR="007D20B9" w:rsidRPr="00F25A12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>Številka: 430</w:t>
      </w:r>
      <w:r w:rsidR="00947FCE">
        <w:rPr>
          <w:rFonts w:cs="Arial"/>
        </w:rPr>
        <w:t>1</w:t>
      </w:r>
      <w:r w:rsidRPr="00F25A12">
        <w:rPr>
          <w:rFonts w:cs="Arial"/>
        </w:rPr>
        <w:t>-00</w:t>
      </w:r>
      <w:r w:rsidR="00086C1A">
        <w:rPr>
          <w:rFonts w:cs="Arial"/>
        </w:rPr>
        <w:t>13</w:t>
      </w:r>
      <w:r w:rsidRPr="00F25A12">
        <w:rPr>
          <w:rFonts w:cs="Arial"/>
        </w:rPr>
        <w:t>/202</w:t>
      </w:r>
      <w:r w:rsidR="001A4DCD">
        <w:rPr>
          <w:rFonts w:cs="Arial"/>
        </w:rPr>
        <w:t>6</w:t>
      </w:r>
    </w:p>
    <w:p w14:paraId="1BBEAE3B" w14:textId="79DBD19A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F25A12">
        <w:rPr>
          <w:rFonts w:cs="Arial"/>
        </w:rPr>
        <w:t xml:space="preserve">JN </w:t>
      </w:r>
      <w:r>
        <w:rPr>
          <w:rFonts w:cs="Arial"/>
        </w:rPr>
        <w:t>BR:</w:t>
      </w:r>
      <w:r w:rsidR="00914645">
        <w:rPr>
          <w:rFonts w:cs="Arial"/>
        </w:rPr>
        <w:t xml:space="preserve"> </w:t>
      </w:r>
      <w:r>
        <w:rPr>
          <w:rFonts w:cs="Arial"/>
        </w:rPr>
        <w:t>202</w:t>
      </w:r>
      <w:r w:rsidR="001A4DCD">
        <w:rPr>
          <w:rFonts w:cs="Arial"/>
        </w:rPr>
        <w:t>6</w:t>
      </w:r>
      <w:r>
        <w:rPr>
          <w:rFonts w:cs="Arial"/>
        </w:rPr>
        <w:t>-</w:t>
      </w:r>
      <w:r w:rsidR="00A67989">
        <w:rPr>
          <w:rFonts w:cs="Arial"/>
        </w:rPr>
        <w:t>1</w:t>
      </w:r>
      <w:r w:rsidR="00086C1A">
        <w:rPr>
          <w:rFonts w:cs="Arial"/>
        </w:rPr>
        <w:t>99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1A2447C" w:rsidR="005B230F" w:rsidRDefault="005B230F" w:rsidP="005B230F">
      <w:pPr>
        <w:tabs>
          <w:tab w:val="left" w:pos="1083"/>
        </w:tabs>
        <w:rPr>
          <w:rFonts w:cs="Arial"/>
        </w:rPr>
      </w:pPr>
    </w:p>
    <w:p w14:paraId="692A0A4F" w14:textId="77777777" w:rsidR="004B0D51" w:rsidRDefault="004B0D51" w:rsidP="005B230F">
      <w:pPr>
        <w:tabs>
          <w:tab w:val="left" w:pos="1083"/>
        </w:tabs>
        <w:rPr>
          <w:rFonts w:cs="Arial"/>
        </w:rPr>
      </w:pPr>
    </w:p>
    <w:p w14:paraId="05B8A8C4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5EAE7252" w14:textId="3E93C589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1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0DEFC813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64ADB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26873CF" w14:textId="780FE2AC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C2FA67D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2B12DE88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7F73EFC3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B2B03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EF13" w14:textId="3A64350D" w:rsidR="00947FCE" w:rsidRPr="00914645" w:rsidRDefault="00A67989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MESNINE IZ PERUTNINSKEGA MESA</w:t>
            </w:r>
            <w:r w:rsidR="00947FCE" w:rsidRPr="00914645">
              <w:rPr>
                <w:rFonts w:cs="Arial"/>
                <w:b/>
              </w:rPr>
              <w:t xml:space="preserve"> </w:t>
            </w:r>
            <w:r w:rsidR="005A406C">
              <w:rPr>
                <w:rFonts w:cs="Arial"/>
                <w:b/>
              </w:rPr>
              <w:t xml:space="preserve"> - </w:t>
            </w:r>
            <w:r>
              <w:rPr>
                <w:rFonts w:cs="Arial"/>
                <w:b/>
              </w:rPr>
              <w:t>5.180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4A9995B3" w14:textId="66CDE787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E027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E181CB3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353FC835" w14:textId="77777777" w:rsidR="00947FCE" w:rsidRDefault="00947FCE" w:rsidP="00947FCE">
      <w:pPr>
        <w:tabs>
          <w:tab w:val="left" w:pos="1083"/>
        </w:tabs>
        <w:rPr>
          <w:rFonts w:cs="Arial"/>
          <w:b/>
        </w:rPr>
      </w:pPr>
    </w:p>
    <w:p w14:paraId="0590CF05" w14:textId="4EE40840" w:rsidR="00947FCE" w:rsidRPr="00A86CFA" w:rsidRDefault="00947FCE" w:rsidP="00947FCE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 w:rsidR="004B0D51">
        <w:rPr>
          <w:rFonts w:cs="Arial"/>
          <w:b/>
        </w:rPr>
        <w:t>2</w:t>
      </w:r>
      <w:r>
        <w:rPr>
          <w:rFonts w:cs="Arial"/>
          <w:b/>
        </w:rPr>
        <w:t>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119"/>
      </w:tblGrid>
      <w:tr w:rsidR="00947FCE" w:rsidRPr="00AC3998" w14:paraId="1238F0EB" w14:textId="77777777" w:rsidTr="005A406C">
        <w:trPr>
          <w:trHeight w:val="91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B0EA93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14:paraId="1F6296DC" w14:textId="024463AF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423790" w14:textId="09A3D740" w:rsidR="00947FCE" w:rsidRPr="00AC3998" w:rsidRDefault="00947FCE" w:rsidP="008E4515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VRSTA </w:t>
            </w:r>
            <w:r w:rsidR="005A406C">
              <w:rPr>
                <w:rFonts w:cs="Arial"/>
                <w:b/>
                <w:bCs/>
                <w:color w:val="000000"/>
              </w:rPr>
              <w:t xml:space="preserve">BLAGA IN </w:t>
            </w:r>
            <w:r>
              <w:rPr>
                <w:rFonts w:cs="Arial"/>
                <w:b/>
                <w:bCs/>
                <w:color w:val="000000"/>
              </w:rPr>
              <w:t>STORITVE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B5A4749" w14:textId="77777777" w:rsidR="00947FCE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>ponudbena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vrednost </w:t>
            </w:r>
          </w:p>
          <w:p w14:paraId="716D894B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947FCE" w:rsidRPr="00AC3998" w14:paraId="504173BC" w14:textId="77777777" w:rsidTr="005A406C">
        <w:trPr>
          <w:trHeight w:val="64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25CA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75A0" w14:textId="37D4AED8" w:rsidR="00947FCE" w:rsidRPr="00914645" w:rsidRDefault="005A406C" w:rsidP="008E4515">
            <w:pPr>
              <w:widowControl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SKUŠA Z ZELENJAVO</w:t>
            </w:r>
            <w:r w:rsidR="00947FCE" w:rsidRPr="00914645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–</w:t>
            </w:r>
            <w:r w:rsidR="00947FCE" w:rsidRPr="00914645">
              <w:rPr>
                <w:rFonts w:cs="Arial"/>
                <w:b/>
              </w:rPr>
              <w:t xml:space="preserve"> </w:t>
            </w:r>
            <w:r w:rsidR="00A67989">
              <w:rPr>
                <w:rFonts w:cs="Arial"/>
                <w:b/>
              </w:rPr>
              <w:t>2.820</w:t>
            </w:r>
            <w:r w:rsidR="00947FCE" w:rsidRPr="00914645">
              <w:rPr>
                <w:rFonts w:cs="Arial"/>
                <w:b/>
              </w:rPr>
              <w:t xml:space="preserve"> kg</w:t>
            </w:r>
          </w:p>
          <w:p w14:paraId="0E823A4B" w14:textId="479AF88C" w:rsidR="00947FCE" w:rsidRPr="00AC3998" w:rsidRDefault="00947FCE" w:rsidP="005A406C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 ter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skladiščenje in obnavljanje za obdobje </w:t>
            </w:r>
            <w:r w:rsidR="005A406C">
              <w:rPr>
                <w:rFonts w:cs="Arial"/>
                <w:b/>
                <w:bCs/>
                <w:i/>
                <w:color w:val="AEAAAA" w:themeColor="background2" w:themeShade="BF"/>
              </w:rPr>
              <w:t>9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>-ih let)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0772" w14:textId="77777777" w:rsidR="00947FCE" w:rsidRPr="00AC3998" w:rsidRDefault="00947FCE" w:rsidP="008E4515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0AB7D5FA" w14:textId="2FD5C227" w:rsidR="00947FCE" w:rsidRDefault="00275CD0" w:rsidP="00947FCE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4B30D1">
        <w:rPr>
          <w:rFonts w:cs="Arial"/>
        </w:rPr>
        <w:tab/>
      </w:r>
      <w:r w:rsidR="004B30D1">
        <w:rPr>
          <w:rFonts w:cs="Arial"/>
        </w:rPr>
        <w:tab/>
      </w:r>
    </w:p>
    <w:p w14:paraId="504E5BA7" w14:textId="77777777" w:rsidR="004B0D51" w:rsidRDefault="004B0D51" w:rsidP="00947FCE">
      <w:pPr>
        <w:tabs>
          <w:tab w:val="left" w:pos="1083"/>
        </w:tabs>
        <w:rPr>
          <w:rFonts w:cs="Arial"/>
          <w:b/>
        </w:rPr>
      </w:pPr>
    </w:p>
    <w:p w14:paraId="5E7C0784" w14:textId="04209919" w:rsidR="005A406C" w:rsidRDefault="005A406C" w:rsidP="00604DDB">
      <w:pPr>
        <w:jc w:val="both"/>
        <w:rPr>
          <w:rFonts w:cs="Arial"/>
        </w:rPr>
      </w:pPr>
    </w:p>
    <w:p w14:paraId="719DF460" w14:textId="77777777" w:rsidR="00A67989" w:rsidRDefault="00A67989" w:rsidP="00604DDB">
      <w:pPr>
        <w:jc w:val="both"/>
        <w:rPr>
          <w:rFonts w:cs="Arial"/>
        </w:rPr>
      </w:pPr>
    </w:p>
    <w:p w14:paraId="256F5756" w14:textId="77777777" w:rsidR="005A406C" w:rsidRDefault="005A406C" w:rsidP="00604DDB">
      <w:pPr>
        <w:jc w:val="both"/>
        <w:rPr>
          <w:rFonts w:cs="Arial"/>
        </w:rPr>
      </w:pPr>
    </w:p>
    <w:p w14:paraId="68D50DAC" w14:textId="74A62892" w:rsidR="00947FCE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</w:p>
    <w:p w14:paraId="6B579AE4" w14:textId="74CD2A57" w:rsidR="00947FCE" w:rsidRDefault="00947FCE" w:rsidP="00947FCE">
      <w:pPr>
        <w:ind w:left="4248"/>
        <w:jc w:val="both"/>
        <w:rPr>
          <w:rFonts w:cs="Arial"/>
          <w:b/>
        </w:rPr>
      </w:pPr>
      <w:r>
        <w:rPr>
          <w:rFonts w:cs="Arial"/>
        </w:rPr>
        <w:t>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719F4794" w14:textId="77777777" w:rsidR="00947FCE" w:rsidRDefault="00947FCE" w:rsidP="00604DDB">
      <w:pPr>
        <w:jc w:val="both"/>
        <w:rPr>
          <w:rFonts w:cs="Arial"/>
        </w:rPr>
      </w:pPr>
    </w:p>
    <w:p w14:paraId="771FB053" w14:textId="7DF9C248" w:rsidR="00604DDB" w:rsidRDefault="003604BB" w:rsidP="00947FCE">
      <w:pPr>
        <w:ind w:left="3540" w:firstLine="708"/>
        <w:jc w:val="both"/>
        <w:rPr>
          <w:rFonts w:cs="Arial"/>
        </w:rPr>
      </w:pPr>
      <w:r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32A04244" w14:textId="1CBE3254" w:rsidR="004B30D1" w:rsidRDefault="004B30D1" w:rsidP="00AC3998">
      <w:pPr>
        <w:ind w:right="-32"/>
        <w:jc w:val="both"/>
        <w:rPr>
          <w:rFonts w:cs="Arial"/>
          <w:i/>
        </w:rPr>
      </w:pPr>
    </w:p>
    <w:p w14:paraId="479D939C" w14:textId="7ED564E7" w:rsidR="00A67989" w:rsidRDefault="00A67989" w:rsidP="00AC3998">
      <w:pPr>
        <w:ind w:right="-32"/>
        <w:jc w:val="both"/>
        <w:rPr>
          <w:rFonts w:cs="Arial"/>
          <w:i/>
        </w:rPr>
      </w:pPr>
    </w:p>
    <w:p w14:paraId="5B8CF411" w14:textId="317A6276" w:rsidR="00A67989" w:rsidRDefault="00A67989" w:rsidP="00AC3998">
      <w:pPr>
        <w:ind w:right="-32"/>
        <w:jc w:val="both"/>
        <w:rPr>
          <w:rFonts w:cs="Arial"/>
          <w:i/>
        </w:rPr>
      </w:pPr>
    </w:p>
    <w:p w14:paraId="3F201E5C" w14:textId="77777777" w:rsidR="00A67989" w:rsidRDefault="00A67989" w:rsidP="00AC3998">
      <w:pPr>
        <w:ind w:right="-32"/>
        <w:jc w:val="both"/>
        <w:rPr>
          <w:rFonts w:cs="Arial"/>
          <w:i/>
        </w:rPr>
      </w:pPr>
    </w:p>
    <w:p w14:paraId="15C0A83D" w14:textId="1AF6DBC2" w:rsidR="004B0D51" w:rsidRDefault="004B0D51" w:rsidP="00AC3998">
      <w:pPr>
        <w:ind w:right="-32"/>
        <w:jc w:val="both"/>
        <w:rPr>
          <w:rFonts w:cs="Arial"/>
          <w:i/>
        </w:rPr>
      </w:pPr>
    </w:p>
    <w:p w14:paraId="0B597121" w14:textId="11AFF2E2" w:rsidR="00A67989" w:rsidRDefault="00A67989" w:rsidP="00AC3998">
      <w:pPr>
        <w:ind w:right="-32"/>
        <w:jc w:val="both"/>
        <w:rPr>
          <w:rFonts w:cs="Arial"/>
          <w:i/>
        </w:rPr>
      </w:pPr>
    </w:p>
    <w:p w14:paraId="260589D1" w14:textId="77777777" w:rsidR="00A67989" w:rsidRDefault="00A67989" w:rsidP="00AC3998">
      <w:pPr>
        <w:ind w:right="-32"/>
        <w:jc w:val="both"/>
        <w:rPr>
          <w:rFonts w:cs="Arial"/>
          <w:i/>
        </w:rPr>
      </w:pPr>
    </w:p>
    <w:p w14:paraId="479FE849" w14:textId="77777777" w:rsidR="004B0D51" w:rsidRDefault="004B0D51" w:rsidP="00AC3998">
      <w:pPr>
        <w:ind w:right="-32"/>
        <w:jc w:val="both"/>
        <w:rPr>
          <w:rFonts w:cs="Arial"/>
          <w:i/>
        </w:rPr>
      </w:pPr>
    </w:p>
    <w:p w14:paraId="18BF8984" w14:textId="12DD1CA0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B44E8" w14:textId="77777777" w:rsidR="0032495D" w:rsidRDefault="0032495D">
      <w:r>
        <w:separator/>
      </w:r>
    </w:p>
  </w:endnote>
  <w:endnote w:type="continuationSeparator" w:id="0">
    <w:p w14:paraId="1712ACA6" w14:textId="77777777" w:rsidR="0032495D" w:rsidRDefault="0032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0E01C30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B0D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2C5E781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798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798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D6762" w14:textId="77777777" w:rsidR="0032495D" w:rsidRDefault="0032495D">
      <w:r>
        <w:separator/>
      </w:r>
    </w:p>
  </w:footnote>
  <w:footnote w:type="continuationSeparator" w:id="0">
    <w:p w14:paraId="572A3C42" w14:textId="77777777" w:rsidR="0032495D" w:rsidRDefault="00324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223D6F9" w:rsidR="00C0552D" w:rsidRPr="000E02BD" w:rsidRDefault="00947FCE" w:rsidP="00947FC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A66D0"/>
    <w:multiLevelType w:val="hybridMultilevel"/>
    <w:tmpl w:val="229C0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8928519">
    <w:abstractNumId w:val="3"/>
  </w:num>
  <w:num w:numId="2" w16cid:durableId="834953302">
    <w:abstractNumId w:val="6"/>
  </w:num>
  <w:num w:numId="3" w16cid:durableId="421687677">
    <w:abstractNumId w:val="2"/>
  </w:num>
  <w:num w:numId="4" w16cid:durableId="1599019396">
    <w:abstractNumId w:val="1"/>
  </w:num>
  <w:num w:numId="5" w16cid:durableId="281377055">
    <w:abstractNumId w:val="4"/>
  </w:num>
  <w:num w:numId="6" w16cid:durableId="1126243413">
    <w:abstractNumId w:val="0"/>
  </w:num>
  <w:num w:numId="7" w16cid:durableId="432749625">
    <w:abstractNumId w:val="8"/>
  </w:num>
  <w:num w:numId="8" w16cid:durableId="34358467">
    <w:abstractNumId w:val="7"/>
  </w:num>
  <w:num w:numId="9" w16cid:durableId="18557259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6C1A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4DCD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95D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B0D51"/>
    <w:rsid w:val="004B30D1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406C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14645"/>
    <w:rsid w:val="0092346D"/>
    <w:rsid w:val="009418D8"/>
    <w:rsid w:val="00945160"/>
    <w:rsid w:val="00945B2B"/>
    <w:rsid w:val="00946104"/>
    <w:rsid w:val="00947FCE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399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67989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5A12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464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F24D76-57DF-4889-A756-6BEC4FA1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835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24</cp:revision>
  <cp:lastPrinted>2025-11-28T09:48:00Z</cp:lastPrinted>
  <dcterms:created xsi:type="dcterms:W3CDTF">2023-06-26T16:45:00Z</dcterms:created>
  <dcterms:modified xsi:type="dcterms:W3CDTF">2026-05-05T12:21:00Z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